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D6D96" w14:textId="77777777" w:rsidR="00941216" w:rsidRDefault="00941216" w:rsidP="0094121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LEGGE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281C998" w14:textId="77777777" w:rsidR="00941216" w:rsidRDefault="00941216" w:rsidP="0094121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Maldon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Essex. Yeoman.</w:t>
      </w:r>
    </w:p>
    <w:p w14:paraId="481F853D" w14:textId="77777777" w:rsidR="00941216" w:rsidRDefault="00941216" w:rsidP="0094121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C4757C4" w14:textId="77777777" w:rsidR="00941216" w:rsidRDefault="00941216" w:rsidP="0094121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7FEEC8B" w14:textId="77777777" w:rsidR="00941216" w:rsidRDefault="00941216" w:rsidP="0094121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Sir Thomas Montgomery(q.v.) brought a plaint of debt against him.</w:t>
      </w:r>
    </w:p>
    <w:p w14:paraId="69C57187" w14:textId="77777777" w:rsidR="00941216" w:rsidRDefault="00941216" w:rsidP="0094121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56A12A7F" w14:textId="77777777" w:rsidR="00941216" w:rsidRDefault="00941216" w:rsidP="0094121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FE83DE6" w14:textId="77777777" w:rsidR="00941216" w:rsidRDefault="00941216" w:rsidP="0094121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B9B92C0" w14:textId="77777777" w:rsidR="00941216" w:rsidRDefault="00941216" w:rsidP="0094121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4 February 2022</w:t>
      </w:r>
    </w:p>
    <w:p w14:paraId="665B99E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C0FE6" w14:textId="77777777" w:rsidR="00941216" w:rsidRDefault="00941216" w:rsidP="009139A6">
      <w:r>
        <w:separator/>
      </w:r>
    </w:p>
  </w:endnote>
  <w:endnote w:type="continuationSeparator" w:id="0">
    <w:p w14:paraId="5EB14775" w14:textId="77777777" w:rsidR="00941216" w:rsidRDefault="009412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B2F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8A93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6D3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B1A70" w14:textId="77777777" w:rsidR="00941216" w:rsidRDefault="00941216" w:rsidP="009139A6">
      <w:r>
        <w:separator/>
      </w:r>
    </w:p>
  </w:footnote>
  <w:footnote w:type="continuationSeparator" w:id="0">
    <w:p w14:paraId="720E18C9" w14:textId="77777777" w:rsidR="00941216" w:rsidRDefault="009412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72A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FC6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BAE6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216"/>
    <w:rsid w:val="000666E0"/>
    <w:rsid w:val="002510B7"/>
    <w:rsid w:val="005C130B"/>
    <w:rsid w:val="00826F5C"/>
    <w:rsid w:val="009139A6"/>
    <w:rsid w:val="0094121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249C0"/>
  <w15:chartTrackingRefBased/>
  <w15:docId w15:val="{96C4658B-3965-4DCA-857F-932EED448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412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2022-03-10T16:01:00Z</dcterms:created>
  <dcterms:modified xsi:type="dcterms:W3CDTF">2022-03-10T16:01:00Z</dcterms:modified>
</cp:coreProperties>
</file>